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E9F" w:rsidRDefault="004A0F6A" w:rsidP="00087E9F">
      <w:pPr>
        <w:jc w:val="center"/>
      </w:pPr>
      <w:r>
        <w:t>Тренировочная работа 3</w:t>
      </w:r>
      <w:r w:rsidR="00087E9F">
        <w:t>. Угол меж</w:t>
      </w:r>
      <w:r w:rsidR="000249CD">
        <w:t xml:space="preserve">ду </w:t>
      </w:r>
      <w:r w:rsidR="003447DF">
        <w:t xml:space="preserve"> плоскост</w:t>
      </w:r>
      <w:r>
        <w:t>ями</w:t>
      </w:r>
      <w:r w:rsidR="000249CD">
        <w:t>.</w:t>
      </w:r>
    </w:p>
    <w:p w:rsidR="00AE31C4" w:rsidRDefault="00AE31C4" w:rsidP="00087E9F"/>
    <w:tbl>
      <w:tblPr>
        <w:tblStyle w:val="a4"/>
        <w:tblW w:w="0" w:type="auto"/>
        <w:tblLook w:val="04A0"/>
      </w:tblPr>
      <w:tblGrid>
        <w:gridCol w:w="7614"/>
      </w:tblGrid>
      <w:tr w:rsidR="00087E9F" w:rsidTr="004A0F6A">
        <w:tc>
          <w:tcPr>
            <w:tcW w:w="7614" w:type="dxa"/>
          </w:tcPr>
          <w:p w:rsidR="00087E9F" w:rsidRDefault="004A0F6A" w:rsidP="00087E9F">
            <w:pPr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>
                  <wp:extent cx="3522462" cy="288000"/>
                  <wp:effectExtent l="19050" t="0" r="1788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2462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87E9F" w:rsidRDefault="004A0F6A" w:rsidP="00087E9F">
            <w:r w:rsidRPr="004A0F6A">
              <w:rPr>
                <w:noProof/>
              </w:rPr>
              <w:drawing>
                <wp:inline distT="0" distB="0" distL="0" distR="0">
                  <wp:extent cx="1271255" cy="1080000"/>
                  <wp:effectExtent l="19050" t="0" r="5095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255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E9F" w:rsidTr="004A0F6A">
        <w:tc>
          <w:tcPr>
            <w:tcW w:w="7614" w:type="dxa"/>
          </w:tcPr>
          <w:p w:rsidR="00087E9F" w:rsidRDefault="004A0F6A" w:rsidP="00087E9F">
            <w:r>
              <w:rPr>
                <w:noProof/>
              </w:rPr>
              <w:drawing>
                <wp:inline distT="0" distB="0" distL="0" distR="0">
                  <wp:extent cx="3168000" cy="288000"/>
                  <wp:effectExtent l="19050" t="0" r="0" b="0"/>
                  <wp:docPr id="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000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49CD" w:rsidRDefault="004A0F6A" w:rsidP="00087E9F">
            <w:r w:rsidRPr="004A0F6A">
              <w:rPr>
                <w:noProof/>
              </w:rPr>
              <w:drawing>
                <wp:inline distT="0" distB="0" distL="0" distR="0">
                  <wp:extent cx="1704490" cy="1440000"/>
                  <wp:effectExtent l="19050" t="0" r="0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490" cy="144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E9F" w:rsidTr="004A0F6A">
        <w:tc>
          <w:tcPr>
            <w:tcW w:w="7614" w:type="dxa"/>
          </w:tcPr>
          <w:p w:rsidR="000249CD" w:rsidRDefault="004A0F6A" w:rsidP="000249C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364518" cy="288000"/>
                  <wp:effectExtent l="19050" t="0" r="7332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4518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47DF" w:rsidRPr="000249CD" w:rsidRDefault="004A0F6A" w:rsidP="000249CD">
            <w:r w:rsidRPr="004A0F6A">
              <w:drawing>
                <wp:inline distT="0" distB="0" distL="0" distR="0">
                  <wp:extent cx="1573157" cy="1620000"/>
                  <wp:effectExtent l="19050" t="0" r="7993" b="0"/>
                  <wp:docPr id="1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3157" cy="16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E9F" w:rsidTr="004A0F6A">
        <w:tc>
          <w:tcPr>
            <w:tcW w:w="7614" w:type="dxa"/>
          </w:tcPr>
          <w:p w:rsidR="000249CD" w:rsidRDefault="004A0F6A" w:rsidP="000249CD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16941" cy="288000"/>
                  <wp:effectExtent l="19050" t="0" r="2559" b="0"/>
                  <wp:docPr id="1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6941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8" w:rsidRPr="000249CD" w:rsidRDefault="004A0F6A" w:rsidP="000249CD">
            <w:r w:rsidRPr="004A0F6A">
              <w:drawing>
                <wp:inline distT="0" distB="0" distL="0" distR="0">
                  <wp:extent cx="1760294" cy="1260000"/>
                  <wp:effectExtent l="19050" t="0" r="0" b="0"/>
                  <wp:docPr id="14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94" cy="12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9CD" w:rsidTr="000249CD">
        <w:tc>
          <w:tcPr>
            <w:tcW w:w="7614" w:type="dxa"/>
          </w:tcPr>
          <w:p w:rsidR="000249CD" w:rsidRPr="003714EA" w:rsidRDefault="000249CD" w:rsidP="00C27378">
            <w:pPr>
              <w:jc w:val="both"/>
            </w:pPr>
            <w:r>
              <w:lastRenderedPageBreak/>
              <w:br w:type="column"/>
            </w:r>
            <w:r w:rsidR="00A74741">
              <w:rPr>
                <w:noProof/>
              </w:rPr>
              <w:drawing>
                <wp:inline distT="0" distB="0" distL="0" distR="0">
                  <wp:extent cx="3518147" cy="396000"/>
                  <wp:effectExtent l="19050" t="0" r="6103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8147" cy="39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8" w:rsidRPr="003714EA" w:rsidRDefault="00A74741" w:rsidP="003714EA">
            <w:r w:rsidRPr="00A74741">
              <w:drawing>
                <wp:inline distT="0" distB="0" distL="0" distR="0">
                  <wp:extent cx="1818741" cy="1332000"/>
                  <wp:effectExtent l="19050" t="0" r="0" b="0"/>
                  <wp:docPr id="2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8741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9CD" w:rsidTr="000249CD">
        <w:tc>
          <w:tcPr>
            <w:tcW w:w="7614" w:type="dxa"/>
          </w:tcPr>
          <w:p w:rsidR="003714EA" w:rsidRDefault="00AF4789" w:rsidP="00C27378">
            <w:r>
              <w:rPr>
                <w:noProof/>
              </w:rPr>
              <w:drawing>
                <wp:inline distT="0" distB="0" distL="0" distR="0">
                  <wp:extent cx="3534171" cy="432000"/>
                  <wp:effectExtent l="19050" t="0" r="9129" b="0"/>
                  <wp:docPr id="27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4171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8" w:rsidRPr="003714EA" w:rsidRDefault="00AF4789" w:rsidP="00C27378">
            <w:r w:rsidRPr="00AF4789">
              <w:drawing>
                <wp:inline distT="0" distB="0" distL="0" distR="0">
                  <wp:extent cx="1420673" cy="1332000"/>
                  <wp:effectExtent l="19050" t="0" r="8077" b="0"/>
                  <wp:docPr id="29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0673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9CD" w:rsidTr="000249CD">
        <w:tc>
          <w:tcPr>
            <w:tcW w:w="7614" w:type="dxa"/>
          </w:tcPr>
          <w:p w:rsidR="003714EA" w:rsidRDefault="00AF4789" w:rsidP="00C27378">
            <w:r>
              <w:rPr>
                <w:noProof/>
              </w:rPr>
              <w:drawing>
                <wp:inline distT="0" distB="0" distL="0" distR="0">
                  <wp:extent cx="3658776" cy="432000"/>
                  <wp:effectExtent l="19050" t="0" r="0" b="0"/>
                  <wp:docPr id="30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8776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8" w:rsidRPr="003714EA" w:rsidRDefault="00AF4789" w:rsidP="00C27378">
            <w:r w:rsidRPr="00AF4789">
              <w:drawing>
                <wp:inline distT="0" distB="0" distL="0" distR="0">
                  <wp:extent cx="1480954" cy="1368000"/>
                  <wp:effectExtent l="19050" t="0" r="4946" b="0"/>
                  <wp:docPr id="33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0954" cy="13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49CD" w:rsidTr="000249CD">
        <w:tc>
          <w:tcPr>
            <w:tcW w:w="7614" w:type="dxa"/>
          </w:tcPr>
          <w:p w:rsidR="003714EA" w:rsidRDefault="00AF4789" w:rsidP="00C27378">
            <w:r>
              <w:rPr>
                <w:noProof/>
              </w:rPr>
              <w:drawing>
                <wp:inline distT="0" distB="0" distL="0" distR="0">
                  <wp:extent cx="3946165" cy="288000"/>
                  <wp:effectExtent l="1905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46165" cy="28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27378" w:rsidRPr="003714EA" w:rsidRDefault="00AF4789" w:rsidP="00C27378">
            <w:r w:rsidRPr="00AF4789">
              <w:drawing>
                <wp:inline distT="0" distB="0" distL="0" distR="0">
                  <wp:extent cx="1731220" cy="1368000"/>
                  <wp:effectExtent l="19050" t="0" r="2330" b="0"/>
                  <wp:docPr id="3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1220" cy="136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87E9F" w:rsidRPr="00AF4789" w:rsidRDefault="00087E9F" w:rsidP="00087E9F">
      <w:pPr>
        <w:rPr>
          <w:sz w:val="8"/>
          <w:szCs w:val="8"/>
        </w:rPr>
      </w:pPr>
    </w:p>
    <w:sectPr w:rsidR="00087E9F" w:rsidRPr="00AF4789" w:rsidSect="000249CD">
      <w:pgSz w:w="16838" w:h="11906" w:orient="landscape"/>
      <w:pgMar w:top="397" w:right="454" w:bottom="397" w:left="454" w:header="709" w:footer="709" w:gutter="0"/>
      <w:cols w:num="2" w:space="113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13B11"/>
    <w:multiLevelType w:val="hybridMultilevel"/>
    <w:tmpl w:val="0720A2E6"/>
    <w:lvl w:ilvl="0" w:tplc="A2B4593E">
      <w:start w:val="1"/>
      <w:numFmt w:val="decimal"/>
      <w:lvlText w:val="%1)"/>
      <w:lvlJc w:val="left"/>
      <w:pPr>
        <w:ind w:left="36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attachedTemplate r:id="rId1"/>
  <w:defaultTabStop w:val="708"/>
  <w:autoHyphenation/>
  <w:drawingGridHorizontalSpacing w:val="6"/>
  <w:drawingGridVerticalSpacing w:val="6"/>
  <w:characterSpacingControl w:val="doNotCompress"/>
  <w:compat>
    <w:useFELayout/>
  </w:compat>
  <w:rsids>
    <w:rsidRoot w:val="00087E9F"/>
    <w:rsid w:val="00010BA8"/>
    <w:rsid w:val="00015024"/>
    <w:rsid w:val="000249CD"/>
    <w:rsid w:val="00087E9F"/>
    <w:rsid w:val="000E1271"/>
    <w:rsid w:val="000F04BD"/>
    <w:rsid w:val="0020406C"/>
    <w:rsid w:val="00273DBD"/>
    <w:rsid w:val="002F32FC"/>
    <w:rsid w:val="002F72E6"/>
    <w:rsid w:val="003447DF"/>
    <w:rsid w:val="0035276F"/>
    <w:rsid w:val="003714EA"/>
    <w:rsid w:val="0042331D"/>
    <w:rsid w:val="004746BB"/>
    <w:rsid w:val="004A0F6A"/>
    <w:rsid w:val="004F6250"/>
    <w:rsid w:val="005607BA"/>
    <w:rsid w:val="00712870"/>
    <w:rsid w:val="00727F42"/>
    <w:rsid w:val="0075544D"/>
    <w:rsid w:val="00767781"/>
    <w:rsid w:val="008519EC"/>
    <w:rsid w:val="00874CA5"/>
    <w:rsid w:val="008A4970"/>
    <w:rsid w:val="00A74741"/>
    <w:rsid w:val="00AE31C4"/>
    <w:rsid w:val="00AF4789"/>
    <w:rsid w:val="00B40F7E"/>
    <w:rsid w:val="00C27378"/>
    <w:rsid w:val="00E74396"/>
    <w:rsid w:val="00EF7DA1"/>
    <w:rsid w:val="00FF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970"/>
    <w:pPr>
      <w:spacing w:after="0" w:line="240" w:lineRule="auto"/>
      <w:textboxTightWrap w:val="allLines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быч 10"/>
    <w:uiPriority w:val="1"/>
    <w:qFormat/>
    <w:rsid w:val="00273DBD"/>
    <w:pPr>
      <w:framePr w:wrap="around" w:vAnchor="text" w:hAnchor="text" w:y="1"/>
      <w:spacing w:after="0" w:line="240" w:lineRule="auto"/>
      <w:textboxTightWrap w:val="allLines"/>
    </w:pPr>
    <w:rPr>
      <w:rFonts w:ascii="Times New Roman" w:hAnsi="Times New Roman"/>
      <w:sz w:val="20"/>
    </w:rPr>
  </w:style>
  <w:style w:type="table" w:styleId="a4">
    <w:name w:val="Table Grid"/>
    <w:basedOn w:val="a1"/>
    <w:uiPriority w:val="59"/>
    <w:rsid w:val="00087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87E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87E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Application%20Data\Microsoft\&#1064;&#1072;&#1073;&#1083;&#1086;&#1085;&#1099;\&#1040;4%202&#1082;&#1086;&#1083;%20&#1040;&#1083;&#1100;&#1073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2кол Альб.dotx</Template>
  <TotalTime>38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HomeLtd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2013-01-19T16:55:00Z</dcterms:created>
  <dcterms:modified xsi:type="dcterms:W3CDTF">2013-01-19T17:29:00Z</dcterms:modified>
</cp:coreProperties>
</file>